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07B2D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E721655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Derbyshire.</w:t>
      </w:r>
    </w:p>
    <w:p w14:paraId="59CFA26E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730DA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39DB55" w14:textId="77777777" w:rsidR="00267ED8" w:rsidRDefault="00267ED8" w:rsidP="00267ED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Derbyshire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0384D" w14:textId="77777777" w:rsidR="00267ED8" w:rsidRDefault="00267ED8" w:rsidP="00267ED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679CB584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01EC771A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1D45E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5D15A2" w14:textId="77777777" w:rsidR="00267ED8" w:rsidRDefault="00267ED8" w:rsidP="00267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4BA1DC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90721" w14:textId="77777777" w:rsidR="00267ED8" w:rsidRDefault="00267ED8" w:rsidP="009139A6">
      <w:r>
        <w:separator/>
      </w:r>
    </w:p>
  </w:endnote>
  <w:endnote w:type="continuationSeparator" w:id="0">
    <w:p w14:paraId="257BA613" w14:textId="77777777" w:rsidR="00267ED8" w:rsidRDefault="00267E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50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D2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71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E86E" w14:textId="77777777" w:rsidR="00267ED8" w:rsidRDefault="00267ED8" w:rsidP="009139A6">
      <w:r>
        <w:separator/>
      </w:r>
    </w:p>
  </w:footnote>
  <w:footnote w:type="continuationSeparator" w:id="0">
    <w:p w14:paraId="7859DB90" w14:textId="77777777" w:rsidR="00267ED8" w:rsidRDefault="00267E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D4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DF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8F4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ED8"/>
    <w:rsid w:val="000666E0"/>
    <w:rsid w:val="002510B7"/>
    <w:rsid w:val="00267E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3594"/>
  <w15:chartTrackingRefBased/>
  <w15:docId w15:val="{E79BFA21-B6E1-40B9-9A27-B93AE94F7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2021-05-28T15:39:00Z</dcterms:created>
  <dcterms:modified xsi:type="dcterms:W3CDTF">2021-05-28T15:41:00Z</dcterms:modified>
</cp:coreProperties>
</file>